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766611DB" w:rsidR="00535962" w:rsidRPr="00F7167E" w:rsidRDefault="00975D34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BF4A53A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0" cy="676275"/>
                <wp:effectExtent l="0" t="0" r="10160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0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4" y="561"/>
                            <a:ext cx="2414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5E0E27D4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975D34">
                                      <w:rPr>
                                        <w:rStyle w:val="Style2"/>
                                      </w:rPr>
                                      <w:t>PEOR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F1FA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4;top:561;width:2414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5E0E27D4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975D34">
                                <w:rPr>
                                  <w:rStyle w:val="Style2"/>
                                </w:rPr>
                                <w:t>PEOR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7F1FA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313581741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44C7FB9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7F1FA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975D3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7F1FA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BF4FB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7F1F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BF4F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10757"/>
    <w:rsid w:val="00123B8D"/>
    <w:rsid w:val="00157600"/>
    <w:rsid w:val="00170EC5"/>
    <w:rsid w:val="00194FF2"/>
    <w:rsid w:val="001D0B9C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36B7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F1FA4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5D34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A4AD5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C6168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17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18</cp:revision>
  <cp:lastPrinted>2011-03-04T18:27:00Z</cp:lastPrinted>
  <dcterms:created xsi:type="dcterms:W3CDTF">2023-05-24T15:05:00Z</dcterms:created>
  <dcterms:modified xsi:type="dcterms:W3CDTF">2024-09-03T15:18:00Z</dcterms:modified>
</cp:coreProperties>
</file>